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CA" w:rsidRPr="009D5C7D" w:rsidRDefault="00FE58CA" w:rsidP="00DA2427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>
        <w:rPr>
          <w:lang w:val="ru-RU"/>
        </w:rPr>
        <w:tab/>
      </w:r>
    </w:p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FE58CA" w:rsidRPr="00F67452" w:rsidTr="00E07016">
        <w:tc>
          <w:tcPr>
            <w:tcW w:w="9648" w:type="dxa"/>
          </w:tcPr>
          <w:p w:rsidR="00FE58CA" w:rsidRDefault="00FE58CA" w:rsidP="00E07016">
            <w:pPr>
              <w:jc w:val="center"/>
            </w:pPr>
          </w:p>
          <w:p w:rsidR="00FE58CA" w:rsidRDefault="00FE58CA" w:rsidP="00E07016">
            <w:pPr>
              <w:jc w:val="center"/>
            </w:pPr>
          </w:p>
          <w:p w:rsidR="00FE58CA" w:rsidRDefault="00FE58CA" w:rsidP="00E07016">
            <w:pPr>
              <w:jc w:val="right"/>
            </w:pPr>
          </w:p>
          <w:p w:rsidR="00FE58CA" w:rsidRPr="00381C30" w:rsidRDefault="00FE58CA" w:rsidP="00E07016">
            <w:pPr>
              <w:jc w:val="center"/>
            </w:pPr>
            <w:r w:rsidRPr="00B03D41">
              <w:rPr>
                <w:noProof/>
                <w:sz w:val="20"/>
                <w:szCs w:val="20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FE58CA" w:rsidRDefault="00FE58CA" w:rsidP="00DA2427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648"/>
      </w:tblGrid>
      <w:tr w:rsidR="00FE58CA" w:rsidRPr="00F67452" w:rsidTr="00E07016">
        <w:tc>
          <w:tcPr>
            <w:tcW w:w="9648" w:type="dxa"/>
          </w:tcPr>
          <w:p w:rsidR="00FE58CA" w:rsidRPr="00F67452" w:rsidRDefault="00FE58CA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FE58CA" w:rsidRPr="00F67452" w:rsidRDefault="00FE58CA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FE58CA" w:rsidRPr="00F67452" w:rsidRDefault="00FE58CA" w:rsidP="006802C8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6802C8">
              <w:rPr>
                <w:sz w:val="28"/>
                <w:szCs w:val="28"/>
                <w:lang w:val="uk-UA"/>
              </w:rPr>
              <w:t>восьмого</w:t>
            </w:r>
            <w:r w:rsidRPr="006802C8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67452">
              <w:rPr>
                <w:sz w:val="28"/>
                <w:szCs w:val="28"/>
                <w:lang w:val="uk-UA"/>
              </w:rPr>
              <w:t>скликання</w:t>
            </w:r>
          </w:p>
          <w:p w:rsidR="00FE58CA" w:rsidRPr="00F67452" w:rsidRDefault="00FE58CA" w:rsidP="00E07016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F67452">
              <w:rPr>
                <w:sz w:val="28"/>
                <w:szCs w:val="28"/>
                <w:lang w:val="uk-UA"/>
              </w:rPr>
              <w:t xml:space="preserve">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            п’ятнадцята 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FE58CA" w:rsidRPr="00F67452" w:rsidRDefault="00FE58CA" w:rsidP="00E07016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FE58CA" w:rsidRPr="00F67452" w:rsidRDefault="00FE58CA" w:rsidP="00E07016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FE58CA" w:rsidRPr="00F67452" w:rsidRDefault="00FE58CA" w:rsidP="00E07016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E58CA" w:rsidRPr="00BB65B4" w:rsidRDefault="00FE58CA" w:rsidP="00DA2427">
      <w:pPr>
        <w:rPr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Pr="00BB65B4">
        <w:rPr>
          <w:sz w:val="28"/>
          <w:szCs w:val="28"/>
        </w:rPr>
        <w:t>ід</w:t>
      </w:r>
      <w:r>
        <w:rPr>
          <w:sz w:val="28"/>
          <w:szCs w:val="28"/>
        </w:rPr>
        <w:t xml:space="preserve"> 28.09.2021</w:t>
      </w:r>
      <w:r w:rsidRPr="00BB65B4">
        <w:rPr>
          <w:sz w:val="28"/>
          <w:szCs w:val="28"/>
        </w:rPr>
        <w:t xml:space="preserve">                           м. Молочанськ                                     № _____</w:t>
      </w:r>
    </w:p>
    <w:p w:rsidR="00FE58CA" w:rsidRPr="001B21FD" w:rsidRDefault="00FE58CA" w:rsidP="00B36299">
      <w:pPr>
        <w:shd w:val="clear" w:color="auto" w:fill="FFFFFF"/>
        <w:spacing w:line="240" w:lineRule="exact"/>
        <w:rPr>
          <w:b/>
          <w:bCs/>
          <w:sz w:val="28"/>
          <w:szCs w:val="28"/>
          <w:lang w:val="ru-RU"/>
        </w:rPr>
      </w:pPr>
    </w:p>
    <w:p w:rsidR="00FE58CA" w:rsidRPr="001B21FD" w:rsidRDefault="00FE58CA" w:rsidP="00B36299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1B21FD">
        <w:rPr>
          <w:b/>
          <w:bCs/>
          <w:sz w:val="28"/>
          <w:szCs w:val="28"/>
        </w:rPr>
        <w:t xml:space="preserve">Про надання дозволу на </w:t>
      </w:r>
    </w:p>
    <w:p w:rsidR="00FE58CA" w:rsidRPr="003B7982" w:rsidRDefault="00FE58CA" w:rsidP="00B36299">
      <w:pPr>
        <w:shd w:val="clear" w:color="auto" w:fill="FFFFFF"/>
        <w:spacing w:line="240" w:lineRule="exact"/>
        <w:rPr>
          <w:b/>
          <w:sz w:val="28"/>
          <w:szCs w:val="28"/>
        </w:rPr>
      </w:pPr>
      <w:r w:rsidRPr="001B21FD">
        <w:rPr>
          <w:b/>
          <w:bCs/>
          <w:sz w:val="28"/>
          <w:szCs w:val="28"/>
        </w:rPr>
        <w:t>підписання гарантійного листа</w:t>
      </w:r>
    </w:p>
    <w:p w:rsidR="00FE58CA" w:rsidRPr="001B21FD" w:rsidRDefault="00FE58CA" w:rsidP="00DA2427">
      <w:pPr>
        <w:shd w:val="clear" w:color="auto" w:fill="FFFFFF"/>
        <w:spacing w:after="150"/>
        <w:rPr>
          <w:sz w:val="28"/>
          <w:szCs w:val="28"/>
        </w:rPr>
      </w:pPr>
      <w:r w:rsidRPr="003B7982">
        <w:rPr>
          <w:sz w:val="28"/>
          <w:szCs w:val="28"/>
        </w:rPr>
        <w:t> </w:t>
      </w:r>
    </w:p>
    <w:p w:rsidR="00FE58CA" w:rsidRPr="00126958" w:rsidRDefault="00FE58CA" w:rsidP="00DA2427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sz w:val="28"/>
        </w:rPr>
      </w:pPr>
      <w:r w:rsidRPr="001B21FD">
        <w:rPr>
          <w:sz w:val="28"/>
        </w:rPr>
        <w:t xml:space="preserve">Відповідно </w:t>
      </w:r>
      <w:r w:rsidRPr="004A4B8E">
        <w:rPr>
          <w:sz w:val="28"/>
        </w:rPr>
        <w:t>до ст. 25,</w:t>
      </w:r>
      <w:r>
        <w:rPr>
          <w:sz w:val="28"/>
        </w:rPr>
        <w:t xml:space="preserve"> 26 </w:t>
      </w:r>
      <w:r w:rsidRPr="001B21FD">
        <w:rPr>
          <w:sz w:val="28"/>
        </w:rPr>
        <w:t xml:space="preserve"> Закону України «Про місцеве самоврядування в</w:t>
      </w:r>
      <w:r>
        <w:rPr>
          <w:sz w:val="28"/>
        </w:rPr>
        <w:t xml:space="preserve"> Україні</w:t>
      </w:r>
      <w:r w:rsidRPr="00B36299">
        <w:rPr>
          <w:sz w:val="28"/>
          <w:szCs w:val="28"/>
        </w:rPr>
        <w:t xml:space="preserve">», </w:t>
      </w:r>
      <w:r>
        <w:rPr>
          <w:sz w:val="28"/>
          <w:szCs w:val="28"/>
        </w:rPr>
        <w:t>постанови Кабінету Міністрів України від 11.08.2021 року № 883 «</w:t>
      </w:r>
      <w:r w:rsidRPr="00CD13D3">
        <w:rPr>
          <w:bCs/>
          <w:sz w:val="28"/>
          <w:szCs w:val="28"/>
          <w:shd w:val="clear" w:color="auto" w:fill="FFFFFF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</w:t>
      </w:r>
      <w:r>
        <w:rPr>
          <w:bCs/>
          <w:sz w:val="28"/>
          <w:szCs w:val="28"/>
          <w:shd w:val="clear" w:color="auto" w:fill="FFFFFF"/>
        </w:rPr>
        <w:t xml:space="preserve">» та </w:t>
      </w:r>
      <w:r w:rsidRPr="00B36299">
        <w:rPr>
          <w:sz w:val="28"/>
          <w:szCs w:val="28"/>
        </w:rPr>
        <w:t>враховуючи висновки постійної комісії</w:t>
      </w:r>
      <w:r>
        <w:rPr>
          <w:sz w:val="28"/>
          <w:szCs w:val="28"/>
        </w:rPr>
        <w:t xml:space="preserve"> </w:t>
      </w:r>
      <w:r w:rsidRPr="00497D96">
        <w:rPr>
          <w:sz w:val="28"/>
        </w:rPr>
        <w:t>з питань  фінансів, бюджету, планування, соціально-економічного розвитку, інвестицій та міжнародного співробітництва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 </w:t>
      </w:r>
      <w:r w:rsidRPr="009B646B">
        <w:rPr>
          <w:spacing w:val="-2"/>
          <w:sz w:val="28"/>
          <w:szCs w:val="28"/>
        </w:rPr>
        <w:t xml:space="preserve">Молочанська міська </w:t>
      </w:r>
      <w:r w:rsidRPr="009B646B">
        <w:rPr>
          <w:sz w:val="28"/>
          <w:szCs w:val="28"/>
        </w:rPr>
        <w:t>рада</w:t>
      </w:r>
    </w:p>
    <w:p w:rsidR="00FE58CA" w:rsidRPr="009B646B" w:rsidRDefault="00FE58CA" w:rsidP="00DA2427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9B646B">
        <w:rPr>
          <w:b/>
          <w:sz w:val="28"/>
        </w:rPr>
        <w:t>ВИРІШИЛА:</w:t>
      </w:r>
    </w:p>
    <w:p w:rsidR="00FE58CA" w:rsidRDefault="00FE58CA" w:rsidP="000669D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 w:firstLine="851"/>
        <w:jc w:val="both"/>
        <w:rPr>
          <w:sz w:val="28"/>
          <w:szCs w:val="28"/>
          <w:lang w:val="uk-UA"/>
        </w:rPr>
      </w:pPr>
      <w:r w:rsidRPr="003B7982">
        <w:rPr>
          <w:sz w:val="28"/>
          <w:szCs w:val="28"/>
          <w:lang w:val="uk-UA"/>
        </w:rPr>
        <w:t xml:space="preserve">Надати </w:t>
      </w:r>
      <w:r w:rsidRPr="00B36299">
        <w:rPr>
          <w:sz w:val="28"/>
          <w:szCs w:val="28"/>
          <w:lang w:val="uk-UA"/>
        </w:rPr>
        <w:t>дозвіл</w:t>
      </w:r>
      <w:r w:rsidRPr="00B36299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</w:t>
      </w:r>
      <w:r w:rsidRPr="006802C8">
        <w:rPr>
          <w:sz w:val="28"/>
          <w:szCs w:val="28"/>
          <w:lang w:val="uk-UA"/>
        </w:rPr>
        <w:t xml:space="preserve">Молочанському </w:t>
      </w:r>
      <w:r w:rsidRPr="00773843">
        <w:rPr>
          <w:sz w:val="28"/>
          <w:szCs w:val="28"/>
          <w:lang w:val="uk-UA"/>
        </w:rPr>
        <w:t>мі</w:t>
      </w:r>
      <w:r>
        <w:rPr>
          <w:sz w:val="28"/>
          <w:szCs w:val="28"/>
          <w:lang w:val="uk-UA"/>
        </w:rPr>
        <w:t>ському голові</w:t>
      </w:r>
      <w:r w:rsidRPr="00B362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ЛИПЦІ Ірині Володимирівні</w:t>
      </w:r>
      <w:r w:rsidRPr="00B362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Pr="00B36299">
        <w:rPr>
          <w:sz w:val="28"/>
          <w:szCs w:val="28"/>
          <w:lang w:val="uk-UA"/>
        </w:rPr>
        <w:t xml:space="preserve"> підписання гарантійного листа, щодо </w:t>
      </w:r>
      <w:r>
        <w:rPr>
          <w:sz w:val="28"/>
          <w:szCs w:val="28"/>
          <w:lang w:val="uk-UA"/>
        </w:rPr>
        <w:t xml:space="preserve">забезпечення співфінансування  з місцевого бюджету лізингових платежів відповідно до умов та в порядку, встановленому договором фінансового лізингу </w:t>
      </w:r>
      <w:r w:rsidRPr="003B7982">
        <w:rPr>
          <w:sz w:val="28"/>
          <w:szCs w:val="28"/>
          <w:lang w:val="uk-UA"/>
        </w:rPr>
        <w:t>для придбання</w:t>
      </w:r>
      <w:r w:rsidRPr="0038682B">
        <w:rPr>
          <w:sz w:val="28"/>
          <w:szCs w:val="28"/>
          <w:lang w:val="uk-UA"/>
        </w:rPr>
        <w:t xml:space="preserve"> комунальної</w:t>
      </w:r>
      <w:r w:rsidRPr="003B7982">
        <w:rPr>
          <w:sz w:val="28"/>
          <w:szCs w:val="28"/>
          <w:lang w:val="uk-UA"/>
        </w:rPr>
        <w:t xml:space="preserve"> техніки</w:t>
      </w:r>
      <w:r>
        <w:rPr>
          <w:sz w:val="28"/>
          <w:szCs w:val="28"/>
          <w:lang w:val="uk-UA"/>
        </w:rPr>
        <w:t>.</w:t>
      </w:r>
    </w:p>
    <w:p w:rsidR="00FE58CA" w:rsidRDefault="00FE58CA" w:rsidP="000669D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 w:firstLine="851"/>
        <w:jc w:val="both"/>
        <w:rPr>
          <w:sz w:val="28"/>
          <w:szCs w:val="28"/>
          <w:lang w:val="uk-UA"/>
        </w:rPr>
      </w:pPr>
      <w:r w:rsidRPr="00860320">
        <w:rPr>
          <w:sz w:val="28"/>
          <w:lang w:val="uk-UA"/>
        </w:rPr>
        <w:t>Контроль за виконанням цього рішення покласти на постійну комісію з питань  фінансів, бюджету, планування, соціально-економічного розвитку, інвестицій та міжнародного співробітництва</w:t>
      </w:r>
      <w:r w:rsidRPr="003B7982">
        <w:rPr>
          <w:sz w:val="28"/>
          <w:szCs w:val="28"/>
          <w:lang w:val="uk-UA"/>
        </w:rPr>
        <w:t>.</w:t>
      </w:r>
    </w:p>
    <w:p w:rsidR="00FE58CA" w:rsidRPr="003B7982" w:rsidRDefault="00FE58CA" w:rsidP="000669DA">
      <w:pPr>
        <w:pStyle w:val="NormalWeb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FE58CA" w:rsidRDefault="00FE58CA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FE58CA" w:rsidRPr="00BB65B4" w:rsidRDefault="00FE58CA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FE58CA" w:rsidRPr="006F280C" w:rsidRDefault="00FE58CA" w:rsidP="000669DA">
      <w:pPr>
        <w:spacing w:line="240" w:lineRule="atLeast"/>
        <w:rPr>
          <w:sz w:val="28"/>
          <w:szCs w:val="28"/>
        </w:rPr>
      </w:pPr>
      <w:r w:rsidRPr="00126958">
        <w:rPr>
          <w:sz w:val="28"/>
          <w:szCs w:val="28"/>
        </w:rPr>
        <w:t>Міський голова</w:t>
      </w:r>
      <w:r w:rsidRPr="00126958">
        <w:rPr>
          <w:sz w:val="28"/>
          <w:szCs w:val="28"/>
        </w:rPr>
        <w:tab/>
        <w:t xml:space="preserve">                                                                  </w:t>
      </w:r>
      <w:r w:rsidRPr="006F280C">
        <w:rPr>
          <w:sz w:val="28"/>
          <w:szCs w:val="28"/>
        </w:rPr>
        <w:t xml:space="preserve">Ірина ЛИПКА </w:t>
      </w:r>
    </w:p>
    <w:p w:rsidR="00FE58CA" w:rsidRDefault="00FE58CA" w:rsidP="000669DA">
      <w:pPr>
        <w:widowControl w:val="0"/>
        <w:autoSpaceDE w:val="0"/>
        <w:autoSpaceDN w:val="0"/>
        <w:adjustRightInd w:val="0"/>
        <w:spacing w:line="240" w:lineRule="atLeast"/>
        <w:ind w:firstLine="540"/>
        <w:jc w:val="center"/>
        <w:rPr>
          <w:sz w:val="28"/>
          <w:szCs w:val="28"/>
        </w:rPr>
      </w:pPr>
    </w:p>
    <w:p w:rsidR="00FE58CA" w:rsidRDefault="00FE58CA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  <w:lang w:val="ru-RU"/>
        </w:rPr>
      </w:pPr>
    </w:p>
    <w:p w:rsidR="00FE58CA" w:rsidRPr="00D32DB6" w:rsidRDefault="00FE58CA" w:rsidP="00DA2427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FE58CA" w:rsidRPr="000669DA" w:rsidRDefault="00FE58CA" w:rsidP="00773843">
      <w:pPr>
        <w:spacing w:line="260" w:lineRule="exact"/>
        <w:jc w:val="both"/>
        <w:rPr>
          <w:sz w:val="28"/>
          <w:szCs w:val="28"/>
        </w:rPr>
      </w:pPr>
    </w:p>
    <w:sectPr w:rsidR="00FE58CA" w:rsidRPr="000669DA" w:rsidSect="00497D9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9A9"/>
    <w:multiLevelType w:val="hybridMultilevel"/>
    <w:tmpl w:val="7332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427"/>
    <w:rsid w:val="000669DA"/>
    <w:rsid w:val="00126958"/>
    <w:rsid w:val="001B21FD"/>
    <w:rsid w:val="00381C30"/>
    <w:rsid w:val="0038682B"/>
    <w:rsid w:val="003B7982"/>
    <w:rsid w:val="00460B47"/>
    <w:rsid w:val="00495E7A"/>
    <w:rsid w:val="00497D96"/>
    <w:rsid w:val="004A4B8E"/>
    <w:rsid w:val="00654FD1"/>
    <w:rsid w:val="006802C8"/>
    <w:rsid w:val="006F280C"/>
    <w:rsid w:val="00773843"/>
    <w:rsid w:val="007D593B"/>
    <w:rsid w:val="00860320"/>
    <w:rsid w:val="009B646B"/>
    <w:rsid w:val="009D5C7D"/>
    <w:rsid w:val="00B03D41"/>
    <w:rsid w:val="00B1454A"/>
    <w:rsid w:val="00B36299"/>
    <w:rsid w:val="00BB65B4"/>
    <w:rsid w:val="00C47619"/>
    <w:rsid w:val="00CD13D3"/>
    <w:rsid w:val="00D32DB6"/>
    <w:rsid w:val="00D915A6"/>
    <w:rsid w:val="00D95B81"/>
    <w:rsid w:val="00DA2427"/>
    <w:rsid w:val="00E07016"/>
    <w:rsid w:val="00E14C16"/>
    <w:rsid w:val="00EA3686"/>
    <w:rsid w:val="00F67452"/>
    <w:rsid w:val="00FC4815"/>
    <w:rsid w:val="00FE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27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DA2427"/>
    <w:pPr>
      <w:spacing w:before="100" w:beforeAutospacing="1" w:after="100" w:afterAutospacing="1"/>
    </w:pPr>
    <w:rPr>
      <w:lang w:val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DA242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2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42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1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203</Words>
  <Characters>1163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вс2</cp:lastModifiedBy>
  <cp:revision>6</cp:revision>
  <cp:lastPrinted>2021-09-15T12:21:00Z</cp:lastPrinted>
  <dcterms:created xsi:type="dcterms:W3CDTF">2021-09-17T06:47:00Z</dcterms:created>
  <dcterms:modified xsi:type="dcterms:W3CDTF">2021-09-17T08:43:00Z</dcterms:modified>
</cp:coreProperties>
</file>